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9D" w:rsidRPr="00FF50B3" w:rsidRDefault="006A6A9D" w:rsidP="00FF50B3">
      <w:pPr>
        <w:spacing w:after="0" w:line="240" w:lineRule="atLeas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 xml:space="preserve">Adı Soyadı : </w:t>
      </w:r>
      <w:r w:rsidRPr="00FF50B3">
        <w:rPr>
          <w:rFonts w:ascii="Arial" w:hAnsi="Arial" w:cs="Arial"/>
          <w:b/>
          <w:bCs/>
          <w:sz w:val="16"/>
          <w:szCs w:val="16"/>
        </w:rPr>
        <w:t>.  .  .  .  .  .  .  .  .  .  .  .</w:t>
      </w:r>
      <w:r>
        <w:rPr>
          <w:rFonts w:ascii="Arial" w:hAnsi="Arial" w:cs="Arial"/>
          <w:b/>
          <w:bCs/>
          <w:sz w:val="16"/>
          <w:szCs w:val="16"/>
        </w:rPr>
        <w:t xml:space="preserve">  </w:t>
      </w:r>
      <w:r w:rsidRPr="00FF50B3">
        <w:rPr>
          <w:rFonts w:ascii="Arial" w:hAnsi="Arial" w:cs="Arial"/>
          <w:b/>
          <w:bCs/>
          <w:sz w:val="16"/>
          <w:szCs w:val="16"/>
        </w:rPr>
        <w:t>.  .  .  .  .  .  .  .  .  .  .  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24"/>
          <w:szCs w:val="24"/>
        </w:rPr>
        <w:t>S</w:t>
      </w:r>
      <w:r w:rsidRPr="00FF50B3">
        <w:rPr>
          <w:rFonts w:ascii="Arial" w:hAnsi="Arial" w:cs="Arial"/>
          <w:b/>
          <w:bCs/>
          <w:sz w:val="24"/>
          <w:szCs w:val="24"/>
        </w:rPr>
        <w:t>ınıfı</w:t>
      </w:r>
      <w:r>
        <w:rPr>
          <w:rFonts w:ascii="Arial" w:hAnsi="Arial" w:cs="Arial"/>
          <w:b/>
          <w:bCs/>
          <w:sz w:val="16"/>
          <w:szCs w:val="16"/>
        </w:rPr>
        <w:t xml:space="preserve"> : </w:t>
      </w:r>
      <w:r w:rsidRPr="00FF50B3">
        <w:rPr>
          <w:rFonts w:ascii="Arial" w:hAnsi="Arial" w:cs="Arial"/>
          <w:b/>
          <w:bCs/>
          <w:sz w:val="16"/>
          <w:szCs w:val="16"/>
        </w:rPr>
        <w:t>.  .  .  .  .  .  .  .  .  .  .  .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FF50B3">
        <w:rPr>
          <w:rFonts w:ascii="Arial" w:hAnsi="Arial" w:cs="Arial"/>
          <w:b/>
          <w:bCs/>
          <w:sz w:val="24"/>
          <w:szCs w:val="24"/>
        </w:rPr>
        <w:t>o :</w:t>
      </w:r>
      <w:r w:rsidRPr="00FF50B3">
        <w:rPr>
          <w:rFonts w:ascii="Arial" w:hAnsi="Arial" w:cs="Arial"/>
          <w:b/>
          <w:bCs/>
          <w:sz w:val="16"/>
          <w:szCs w:val="16"/>
        </w:rPr>
        <w:t>.  .  .  .  .  .  .  .  .  .  .  .</w:t>
      </w:r>
    </w:p>
    <w:p w:rsidR="006A6A9D" w:rsidRPr="00FF50B3" w:rsidRDefault="006A6A9D" w:rsidP="00FF5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79"/>
        </w:tabs>
        <w:spacing w:after="0" w:line="240" w:lineRule="atLeast"/>
        <w:rPr>
          <w:rFonts w:ascii="Arial" w:hAnsi="Arial" w:cs="Arial"/>
          <w:b/>
          <w:bCs/>
          <w:sz w:val="16"/>
          <w:szCs w:val="16"/>
        </w:rPr>
      </w:pPr>
    </w:p>
    <w:p w:rsidR="006A6A9D" w:rsidRPr="00FF50B3" w:rsidRDefault="006A6A9D" w:rsidP="00FF50B3">
      <w:pPr>
        <w:tabs>
          <w:tab w:val="left" w:pos="6366"/>
        </w:tabs>
        <w:spacing w:after="0" w:line="240" w:lineRule="atLeast"/>
        <w:rPr>
          <w:rFonts w:ascii="Arial" w:hAnsi="Arial" w:cs="Arial"/>
          <w:b/>
          <w:bCs/>
          <w:sz w:val="16"/>
          <w:szCs w:val="16"/>
        </w:rPr>
      </w:pPr>
    </w:p>
    <w:p w:rsidR="006A6A9D" w:rsidRDefault="006A6A9D" w:rsidP="008E2DB6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YUNUS EMRE İLKOKULU 3.B SINIFI  FEN BİLİMLERİ  2. DÖNEM  3. SINAVI  2014-2015</w:t>
      </w:r>
    </w:p>
    <w:p w:rsidR="006A6A9D" w:rsidRDefault="006A6A9D" w:rsidP="008E2DB6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Default="006A6A9D" w:rsidP="008E2DB6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  <w:sectPr w:rsidR="006A6A9D" w:rsidSect="003D287C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6A6A9D" w:rsidRPr="00720C18" w:rsidRDefault="006A6A9D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Aşağıdaki ses kaynaklarından hangisi </w:t>
      </w:r>
      <w:r w:rsidRPr="00FC483B">
        <w:rPr>
          <w:rFonts w:ascii="Arial" w:hAnsi="Arial" w:cs="Arial"/>
          <w:b/>
          <w:bCs/>
          <w:sz w:val="24"/>
          <w:szCs w:val="24"/>
        </w:rPr>
        <w:t>farklıdır?</w:t>
      </w:r>
    </w:p>
    <w:p w:rsidR="006A6A9D" w:rsidRPr="00720C18" w:rsidRDefault="006A6A9D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Düdük sesi</w:t>
      </w:r>
      <w:r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Top sesi</w:t>
      </w:r>
      <w:r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Gök gürültüsü</w:t>
      </w:r>
    </w:p>
    <w:p w:rsidR="006A6A9D" w:rsidRPr="00720C18" w:rsidRDefault="006A6A9D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>Aşağıdakilerden hangisi doğal ses kaynağıdır?</w:t>
      </w:r>
    </w:p>
    <w:p w:rsidR="006A6A9D" w:rsidRDefault="006A6A9D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Televizyon sesi</w:t>
      </w:r>
      <w:r w:rsidRPr="00720C18">
        <w:rPr>
          <w:rFonts w:ascii="Arial" w:hAnsi="Arial" w:cs="Arial"/>
          <w:sz w:val="24"/>
          <w:szCs w:val="24"/>
        </w:rPr>
        <w:tab/>
      </w:r>
      <w:r w:rsidRPr="00720C18">
        <w:rPr>
          <w:rFonts w:ascii="Arial" w:hAnsi="Arial" w:cs="Arial"/>
          <w:sz w:val="24"/>
          <w:szCs w:val="24"/>
        </w:rPr>
        <w:tab/>
      </w:r>
      <w:r w:rsidRPr="00720C18">
        <w:rPr>
          <w:rFonts w:ascii="Arial" w:hAnsi="Arial" w:cs="Arial"/>
          <w:sz w:val="24"/>
          <w:szCs w:val="24"/>
        </w:rPr>
        <w:tab/>
      </w:r>
    </w:p>
    <w:p w:rsidR="006A6A9D" w:rsidRPr="00720C18" w:rsidRDefault="006A6A9D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 gitar sesi</w:t>
      </w:r>
      <w:r w:rsidRPr="00720C18">
        <w:rPr>
          <w:rFonts w:ascii="Arial" w:hAnsi="Arial" w:cs="Arial"/>
          <w:sz w:val="24"/>
          <w:szCs w:val="24"/>
        </w:rPr>
        <w:tab/>
      </w:r>
      <w:r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Kuş sesi</w:t>
      </w:r>
    </w:p>
    <w:p w:rsidR="006A6A9D" w:rsidRPr="00720C18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720C18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7.95pt;margin-top:.9pt;width:56.4pt;height:53.8pt;z-index:251666944;visibility:visible">
            <v:imagedata r:id="rId5" o:title=""/>
            <w10:wrap type="square"/>
          </v:shape>
        </w:pict>
      </w:r>
      <w:r>
        <w:rPr>
          <w:noProof/>
        </w:rPr>
        <w:pict>
          <v:shape id="Resim 8" o:spid="_x0000_s1027" type="#_x0000_t75" alt="Kuzu Eti Karaborsa" style="position:absolute;margin-left:50.65pt;margin-top:.9pt;width:43.95pt;height:52.25pt;z-index:251648512;visibility:visible">
            <v:imagedata r:id="rId6" o:title=""/>
            <w10:wrap type="square"/>
          </v:shape>
        </w:pic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</w:p>
    <w:p w:rsidR="006A6A9D" w:rsidRPr="00720C18" w:rsidRDefault="006A6A9D" w:rsidP="00F02895">
      <w:pPr>
        <w:tabs>
          <w:tab w:val="left" w:pos="2775"/>
        </w:tabs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.</w:t>
      </w:r>
      <w:r w:rsidRPr="00F06163">
        <w:rPr>
          <w:rFonts w:ascii="Arial" w:hAnsi="Arial" w:cs="Arial"/>
          <w:noProof/>
          <w:sz w:val="24"/>
          <w:szCs w:val="24"/>
        </w:rPr>
        <w:t xml:space="preserve"> 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ab/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6A6A9D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>Resimdeki canlılarda;</w:t>
      </w:r>
      <w:r>
        <w:rPr>
          <w:rFonts w:ascii="Arial" w:hAnsi="Arial" w:cs="Arial"/>
          <w:sz w:val="24"/>
          <w:szCs w:val="24"/>
        </w:rPr>
        <w:t xml:space="preserve">    </w:t>
      </w:r>
      <w:r w:rsidRPr="004B4F5D">
        <w:rPr>
          <w:rFonts w:ascii="Arial" w:hAnsi="Arial" w:cs="Arial"/>
          <w:b/>
          <w:bCs/>
          <w:sz w:val="24"/>
          <w:szCs w:val="24"/>
        </w:rPr>
        <w:t>I.</w:t>
      </w:r>
      <w:r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Solunum yapma  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b/>
          <w:bCs/>
          <w:sz w:val="24"/>
          <w:szCs w:val="24"/>
        </w:rPr>
        <w:t>II.</w:t>
      </w:r>
      <w:r w:rsidRPr="00720C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Beslenme       </w:t>
      </w:r>
      <w:r w:rsidRPr="004B4F5D">
        <w:rPr>
          <w:rFonts w:ascii="Arial" w:hAnsi="Arial" w:cs="Arial"/>
          <w:b/>
          <w:bCs/>
          <w:sz w:val="24"/>
          <w:szCs w:val="24"/>
        </w:rPr>
        <w:t>III.</w:t>
      </w:r>
      <w:r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>Büyüme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>Özelliklerinden hangileri ortaktır?</w:t>
      </w:r>
    </w:p>
    <w:p w:rsidR="006A6A9D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I ve II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I,II ve III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II ve III</w:t>
      </w:r>
    </w:p>
    <w:p w:rsidR="006A6A9D" w:rsidRPr="007D2DC6" w:rsidRDefault="006A6A9D" w:rsidP="00F02895">
      <w:pPr>
        <w:tabs>
          <w:tab w:val="left" w:pos="198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8" type="#_x0000_t32" style="position:absolute;margin-left:105.75pt;margin-top:56.7pt;width:31.5pt;height:0;rotation:90;z-index:251651584;visibility:visible" adj="-304423,-1,-304423" strokecolor="#5b9bd5" strokeweight=".5pt">
            <v:stroke endarrow="block" joinstyle="miter"/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0" o:spid="_x0000_s1029" type="#_x0000_t34" style="position:absolute;margin-left:20.25pt;margin-top:43.95pt;width:31.5pt;height:25.5pt;rotation:90;z-index:251650560;visibility:visible" adj=",-408028,-254537" strokecolor="#5b9bd5" strokeweight=".5pt">
            <v:stroke endarrow="block"/>
          </v:shape>
        </w:pict>
      </w:r>
      <w:r>
        <w:rPr>
          <w:noProof/>
        </w:rPr>
        <w:pict>
          <v:roundrect id="Yuvarlatılmış Dikdörtgen 9" o:spid="_x0000_s1030" style="position:absolute;margin-left:23.25pt;margin-top:4.2pt;width:187.5pt;height:28.5pt;z-index:251649536;visibility:visible;v-text-anchor:middle" arcsize="10923f" strokecolor="#70ad47" strokeweight="1pt">
            <v:stroke joinstyle="miter"/>
            <v:textbox style="mso-next-textbox:#Yuvarlatılmış Dikdörtgen 9">
              <w:txbxContent>
                <w:p w:rsidR="006A6A9D" w:rsidRPr="00251C8A" w:rsidRDefault="006A6A9D" w:rsidP="00F0289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1C8A">
                    <w:rPr>
                      <w:rFonts w:ascii="Comic Sans MS" w:hAnsi="Comic Sans MS" w:cs="Comic Sans MS"/>
                    </w:rPr>
                    <w:t>CANSIZ VARLIKLAR</w:t>
                  </w:r>
                </w:p>
              </w:txbxContent>
            </v:textbox>
          </v:roundrect>
        </w:pict>
      </w:r>
      <w:r>
        <w:rPr>
          <w:rFonts w:ascii="Arial" w:hAnsi="Arial" w:cs="Arial"/>
          <w:sz w:val="24"/>
          <w:szCs w:val="24"/>
        </w:rPr>
        <w:t>.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Düz Ok Bağlayıcısı 12" o:spid="_x0000_s1031" type="#_x0000_t32" style="position:absolute;margin-left:165pt;margin-top:9.6pt;width:45.75pt;height:27.75pt;z-index:251652608;visibility:visible" strokecolor="#5b9bd5" strokeweight=".5pt">
            <v:stroke endarrow="block" joinstyle="miter"/>
          </v:shape>
        </w:pic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Yuvarlatılmış Dikdörtgen 15" o:spid="_x0000_s1032" style="position:absolute;margin-left:179.2pt;margin-top:19.55pt;width:80.25pt;height:24.75pt;z-index:251655680;visibility:visible;v-text-anchor:middle" arcsize="10923f" strokecolor="#70ad47" strokeweight="1pt">
            <v:stroke joinstyle="miter"/>
            <v:textbox style="mso-next-textbox:#Yuvarlatılmış Dikdörtgen 15">
              <w:txbxContent>
                <w:p w:rsidR="006A6A9D" w:rsidRDefault="006A6A9D" w:rsidP="00F02895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4" o:spid="_x0000_s1033" style="position:absolute;margin-left:81.75pt;margin-top:21.85pt;width:90pt;height:27.75pt;z-index:251654656;visibility:visible;v-text-anchor:middle" arcsize="10923f" strokecolor="#70ad47" strokeweight="1pt">
            <v:stroke joinstyle="miter"/>
            <v:textbox style="mso-next-textbox:#Yuvarlatılmış Dikdörtgen 14">
              <w:txbxContent>
                <w:p w:rsidR="006A6A9D" w:rsidRPr="00251C8A" w:rsidRDefault="006A6A9D" w:rsidP="00F0289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1C8A">
                    <w:rPr>
                      <w:rFonts w:ascii="Comic Sans MS" w:hAnsi="Comic Sans MS" w:cs="Comic Sans MS"/>
                    </w:rPr>
                    <w:t>Hava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3" o:spid="_x0000_s1034" style="position:absolute;margin-left:-6pt;margin-top:21.85pt;width:77.2pt;height:27.75pt;z-index:251653632;visibility:visible;v-text-anchor:middle" arcsize="10923f" strokecolor="#70ad47" strokeweight="1pt">
            <v:stroke joinstyle="miter"/>
            <v:textbox style="mso-next-textbox:#Yuvarlatılmış Dikdörtgen 13">
              <w:txbxContent>
                <w:p w:rsidR="006A6A9D" w:rsidRPr="00251C8A" w:rsidRDefault="006A6A9D" w:rsidP="00F0289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1C8A">
                    <w:rPr>
                      <w:rFonts w:ascii="Comic Sans MS" w:hAnsi="Comic Sans MS" w:cs="Comic Sans MS"/>
                    </w:rPr>
                    <w:t>Toprak</w:t>
                  </w:r>
                </w:p>
              </w:txbxContent>
            </v:textbox>
          </v:roundrect>
        </w:pic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 xml:space="preserve">Yukarıda </w:t>
      </w:r>
      <w:r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>‘?’</w:t>
      </w:r>
      <w:r>
        <w:rPr>
          <w:rFonts w:ascii="Arial" w:hAnsi="Arial" w:cs="Arial"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işaretli yere aşağıdakilerden hangisi yazılmalıdır?</w:t>
      </w:r>
    </w:p>
    <w:p w:rsidR="006A6A9D" w:rsidRPr="00720C18" w:rsidRDefault="006A6A9D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Hayvan</w:t>
      </w:r>
      <w:r w:rsidRPr="00720C18">
        <w:rPr>
          <w:rFonts w:ascii="Arial" w:hAnsi="Arial" w:cs="Arial"/>
          <w:sz w:val="24"/>
          <w:szCs w:val="24"/>
        </w:rPr>
        <w:tab/>
      </w:r>
      <w:r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Bitki</w:t>
      </w:r>
      <w:r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Su</w:t>
      </w:r>
    </w:p>
    <w:p w:rsidR="006A6A9D" w:rsidRPr="00720C18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CA61A4" w:rsidRDefault="006A6A9D" w:rsidP="00CA61A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 w:rsidRPr="00A556F7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</w:t>
      </w:r>
      <w:r w:rsidRPr="004B4F5D">
        <w:rPr>
          <w:rFonts w:ascii="Arial" w:hAnsi="Arial" w:cs="Arial"/>
          <w:b/>
          <w:bCs/>
          <w:sz w:val="24"/>
          <w:szCs w:val="24"/>
        </w:rPr>
        <w:t>I-</w:t>
      </w:r>
      <w:r w:rsidRPr="00CA61A4">
        <w:rPr>
          <w:rFonts w:ascii="Arial" w:hAnsi="Arial" w:cs="Arial"/>
          <w:sz w:val="24"/>
          <w:szCs w:val="24"/>
        </w:rPr>
        <w:t xml:space="preserve"> Buzdolabı                   </w:t>
      </w:r>
      <w:r w:rsidRPr="004B4F5D">
        <w:rPr>
          <w:rFonts w:ascii="Arial" w:hAnsi="Arial" w:cs="Arial"/>
          <w:b/>
          <w:bCs/>
          <w:sz w:val="24"/>
          <w:szCs w:val="24"/>
        </w:rPr>
        <w:t>II-</w:t>
      </w:r>
      <w:r w:rsidRPr="00CA61A4">
        <w:rPr>
          <w:rFonts w:ascii="Arial" w:hAnsi="Arial" w:cs="Arial"/>
          <w:sz w:val="24"/>
          <w:szCs w:val="24"/>
        </w:rPr>
        <w:t xml:space="preserve"> Tablet </w:t>
      </w:r>
    </w:p>
    <w:p w:rsidR="006A6A9D" w:rsidRPr="00CA61A4" w:rsidRDefault="006A6A9D" w:rsidP="00CA61A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A61A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</w:t>
      </w:r>
      <w:r w:rsidRPr="004B4F5D">
        <w:rPr>
          <w:rFonts w:ascii="Arial" w:hAnsi="Arial" w:cs="Arial"/>
          <w:b/>
          <w:bCs/>
          <w:sz w:val="24"/>
          <w:szCs w:val="24"/>
        </w:rPr>
        <w:t>III-</w:t>
      </w:r>
      <w:r w:rsidRPr="00CA61A4">
        <w:rPr>
          <w:rFonts w:ascii="Arial" w:hAnsi="Arial" w:cs="Arial"/>
          <w:sz w:val="24"/>
          <w:szCs w:val="24"/>
        </w:rPr>
        <w:t xml:space="preserve"> Televizyon               </w:t>
      </w:r>
      <w:r w:rsidRPr="004B4F5D">
        <w:rPr>
          <w:rFonts w:ascii="Arial" w:hAnsi="Arial" w:cs="Arial"/>
          <w:b/>
          <w:bCs/>
          <w:sz w:val="24"/>
          <w:szCs w:val="24"/>
        </w:rPr>
        <w:t>IV-</w:t>
      </w:r>
      <w:r w:rsidRPr="00CA61A4">
        <w:rPr>
          <w:rFonts w:ascii="Arial" w:hAnsi="Arial" w:cs="Arial"/>
          <w:sz w:val="24"/>
          <w:szCs w:val="24"/>
        </w:rPr>
        <w:t xml:space="preserve"> Kumanda</w:t>
      </w:r>
    </w:p>
    <w:p w:rsidR="006A6A9D" w:rsidRDefault="006A6A9D" w:rsidP="00CA61A4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6A6A9D" w:rsidRPr="00CA61A4" w:rsidRDefault="006A6A9D" w:rsidP="00CA61A4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  <w:r w:rsidRPr="00CA61A4">
        <w:rPr>
          <w:rFonts w:ascii="Arial" w:hAnsi="Arial" w:cs="Arial"/>
          <w:b/>
          <w:bCs/>
          <w:i/>
          <w:iCs/>
          <w:sz w:val="24"/>
          <w:szCs w:val="24"/>
        </w:rPr>
        <w:t>Yukarıdakilerden kaç tanesi şehir elektriği ile çalışır?</w:t>
      </w:r>
    </w:p>
    <w:p w:rsidR="006A6A9D" w:rsidRDefault="006A6A9D" w:rsidP="00CA61A4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CA61A4" w:rsidRDefault="006A6A9D" w:rsidP="00CA61A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CA61A4">
        <w:rPr>
          <w:rFonts w:ascii="Arial" w:hAnsi="Arial" w:cs="Arial"/>
          <w:sz w:val="24"/>
          <w:szCs w:val="24"/>
        </w:rPr>
        <w:t xml:space="preserve">1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CA61A4">
        <w:rPr>
          <w:rFonts w:ascii="Arial" w:hAnsi="Arial" w:cs="Arial"/>
          <w:sz w:val="24"/>
          <w:szCs w:val="24"/>
        </w:rPr>
        <w:t xml:space="preserve">2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CA61A4">
        <w:rPr>
          <w:rFonts w:ascii="Arial" w:hAnsi="Arial" w:cs="Arial"/>
          <w:sz w:val="24"/>
          <w:szCs w:val="24"/>
        </w:rPr>
        <w:t>3</w:t>
      </w:r>
    </w:p>
    <w:p w:rsidR="006A6A9D" w:rsidRPr="00720C18" w:rsidRDefault="006A6A9D" w:rsidP="001A7401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6A6A9D" w:rsidRPr="004B4F5D" w:rsidRDefault="006A6A9D" w:rsidP="00CA61A4">
      <w:pPr>
        <w:tabs>
          <w:tab w:val="left" w:pos="1980"/>
        </w:tabs>
        <w:spacing w:after="0" w:line="240" w:lineRule="atLeast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A61A4">
        <w:rPr>
          <w:rFonts w:ascii="Arial" w:hAnsi="Arial" w:cs="Arial"/>
          <w:sz w:val="24"/>
          <w:szCs w:val="24"/>
        </w:rPr>
        <w:t xml:space="preserve">Aşağıdaki bilgilerden hangisi </w:t>
      </w:r>
      <w:r w:rsidRPr="004B4F5D">
        <w:rPr>
          <w:rFonts w:ascii="Arial" w:hAnsi="Arial" w:cs="Arial"/>
          <w:b/>
          <w:bCs/>
          <w:sz w:val="24"/>
          <w:szCs w:val="24"/>
          <w:u w:val="single"/>
        </w:rPr>
        <w:t>yanlıştır?</w:t>
      </w:r>
    </w:p>
    <w:p w:rsidR="006A6A9D" w:rsidRDefault="006A6A9D" w:rsidP="00CA61A4">
      <w:pPr>
        <w:tabs>
          <w:tab w:val="left" w:pos="1980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CA61A4" w:rsidRDefault="006A6A9D" w:rsidP="00CA61A4">
      <w:pPr>
        <w:tabs>
          <w:tab w:val="left" w:pos="198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A61A4">
        <w:rPr>
          <w:rFonts w:ascii="Arial" w:hAnsi="Arial" w:cs="Arial"/>
          <w:b/>
          <w:bCs/>
          <w:sz w:val="24"/>
          <w:szCs w:val="24"/>
        </w:rPr>
        <w:t xml:space="preserve">A .)  </w:t>
      </w:r>
      <w:r w:rsidRPr="00CA61A4">
        <w:rPr>
          <w:rFonts w:ascii="Arial" w:hAnsi="Arial" w:cs="Arial"/>
          <w:sz w:val="24"/>
          <w:szCs w:val="24"/>
        </w:rPr>
        <w:t>Hayvanlar yer değiştirerek, bitkiler ise yer değiştirmeden hareket eder.</w:t>
      </w:r>
    </w:p>
    <w:p w:rsidR="006A6A9D" w:rsidRPr="007E6187" w:rsidRDefault="006A6A9D" w:rsidP="007E6187">
      <w:pPr>
        <w:tabs>
          <w:tab w:val="left" w:pos="198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E6187">
        <w:rPr>
          <w:rFonts w:ascii="Arial" w:hAnsi="Arial" w:cs="Arial"/>
          <w:b/>
          <w:bCs/>
          <w:sz w:val="24"/>
          <w:szCs w:val="24"/>
        </w:rPr>
        <w:t xml:space="preserve">B .)  </w:t>
      </w:r>
      <w:r w:rsidRPr="007E6187">
        <w:rPr>
          <w:rFonts w:ascii="Arial" w:hAnsi="Arial" w:cs="Arial"/>
          <w:sz w:val="24"/>
          <w:szCs w:val="24"/>
        </w:rPr>
        <w:t>Canlıların soluk alma organları birbirinden farklıdır.</w:t>
      </w:r>
    </w:p>
    <w:p w:rsidR="006A6A9D" w:rsidRPr="007E6187" w:rsidRDefault="006A6A9D" w:rsidP="007E6187">
      <w:pPr>
        <w:tabs>
          <w:tab w:val="left" w:pos="198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E6187">
        <w:rPr>
          <w:rFonts w:ascii="Arial" w:hAnsi="Arial" w:cs="Arial"/>
          <w:b/>
          <w:bCs/>
          <w:sz w:val="24"/>
          <w:szCs w:val="24"/>
        </w:rPr>
        <w:t xml:space="preserve">C .)  </w:t>
      </w:r>
      <w:r w:rsidRPr="007E6187">
        <w:rPr>
          <w:rFonts w:ascii="Arial" w:hAnsi="Arial" w:cs="Arial"/>
          <w:sz w:val="24"/>
          <w:szCs w:val="24"/>
        </w:rPr>
        <w:t>Hayvanlar kendi besinlerini kendileri üretirler.</w:t>
      </w:r>
    </w:p>
    <w:p w:rsidR="006A6A9D" w:rsidRPr="00720C18" w:rsidRDefault="006A6A9D" w:rsidP="001A7401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6A6A9D" w:rsidRDefault="006A6A9D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‘İnsanlar solunum yaparken havadan ………….  </w:t>
      </w:r>
      <w:r>
        <w:rPr>
          <w:rFonts w:ascii="Arial" w:hAnsi="Arial" w:cs="Arial"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alır; </w:t>
      </w:r>
      <w:r>
        <w:rPr>
          <w:rFonts w:ascii="Arial" w:hAnsi="Arial" w:cs="Arial"/>
          <w:sz w:val="24"/>
          <w:szCs w:val="24"/>
        </w:rPr>
        <w:t xml:space="preserve">   </w:t>
      </w:r>
      <w:r w:rsidRPr="00720C18">
        <w:rPr>
          <w:rFonts w:ascii="Arial" w:hAnsi="Arial" w:cs="Arial"/>
          <w:sz w:val="24"/>
          <w:szCs w:val="24"/>
        </w:rPr>
        <w:t>havaya ise ………………..verirler.</w:t>
      </w:r>
    </w:p>
    <w:p w:rsidR="006A6A9D" w:rsidRPr="00720C18" w:rsidRDefault="006A6A9D" w:rsidP="00E27767">
      <w:pPr>
        <w:tabs>
          <w:tab w:val="left" w:pos="1980"/>
        </w:tabs>
        <w:rPr>
          <w:rFonts w:ascii="Arial" w:hAnsi="Arial" w:cs="Arial"/>
          <w:b/>
          <w:bCs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 xml:space="preserve"> ‘</w:t>
      </w:r>
      <w:r w:rsidRPr="00720C18">
        <w:rPr>
          <w:rFonts w:ascii="Arial" w:hAnsi="Arial" w:cs="Arial"/>
          <w:b/>
          <w:bCs/>
          <w:sz w:val="24"/>
          <w:szCs w:val="24"/>
        </w:rPr>
        <w:t>Cümlesinde boş bırakılan yerlere sırasıyla ne yazılmalıdır?</w:t>
      </w:r>
    </w:p>
    <w:p w:rsidR="006A6A9D" w:rsidRPr="00720C18" w:rsidRDefault="006A6A9D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Hava-su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Karbondioksit-oksijen</w:t>
      </w:r>
    </w:p>
    <w:p w:rsidR="006A6A9D" w:rsidRPr="00720C18" w:rsidRDefault="006A6A9D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Oksijen-karbondioksit</w:t>
      </w:r>
    </w:p>
    <w:p w:rsidR="006A6A9D" w:rsidRDefault="006A6A9D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‘Bitkilerin boşaltım organı ………………………….. dır.’ </w:t>
      </w:r>
    </w:p>
    <w:p w:rsidR="006A6A9D" w:rsidRPr="00720C18" w:rsidRDefault="006A6A9D" w:rsidP="00E27767">
      <w:pPr>
        <w:tabs>
          <w:tab w:val="left" w:pos="1980"/>
        </w:tabs>
        <w:rPr>
          <w:rFonts w:ascii="Arial" w:hAnsi="Arial" w:cs="Arial"/>
          <w:b/>
          <w:bCs/>
          <w:sz w:val="24"/>
          <w:szCs w:val="24"/>
        </w:rPr>
      </w:pPr>
      <w:r w:rsidRPr="00720C18">
        <w:rPr>
          <w:rFonts w:ascii="Arial" w:hAnsi="Arial" w:cs="Arial"/>
          <w:b/>
          <w:bCs/>
          <w:sz w:val="24"/>
          <w:szCs w:val="24"/>
        </w:rPr>
        <w:t>Cümlesini doğru tamamlayan sözcük aşağıdakilerden hangisidir?</w:t>
      </w:r>
    </w:p>
    <w:p w:rsidR="006A6A9D" w:rsidRPr="00720C18" w:rsidRDefault="006A6A9D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Böbrek  </w:t>
      </w:r>
      <w:r>
        <w:rPr>
          <w:rFonts w:ascii="Arial" w:hAnsi="Arial" w:cs="Arial"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Yaprak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Deri</w:t>
      </w:r>
    </w:p>
    <w:p w:rsidR="006A6A9D" w:rsidRDefault="006A6A9D" w:rsidP="00E2776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A6A9D" w:rsidRPr="004B4F5D" w:rsidRDefault="006A6A9D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4B4F5D">
        <w:rPr>
          <w:rFonts w:ascii="Arial" w:hAnsi="Arial" w:cs="Arial"/>
          <w:b/>
          <w:bCs/>
          <w:sz w:val="24"/>
          <w:szCs w:val="24"/>
        </w:rPr>
        <w:t>I.</w:t>
      </w:r>
      <w:r w:rsidRPr="004B4F5D">
        <w:rPr>
          <w:rFonts w:ascii="Arial" w:hAnsi="Arial" w:cs="Arial"/>
          <w:sz w:val="24"/>
          <w:szCs w:val="24"/>
        </w:rPr>
        <w:t xml:space="preserve"> Yaşa uygun spor yapmak.</w:t>
      </w:r>
    </w:p>
    <w:p w:rsidR="006A6A9D" w:rsidRPr="004B4F5D" w:rsidRDefault="006A6A9D" w:rsidP="00E27767">
      <w:pPr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sz w:val="24"/>
          <w:szCs w:val="24"/>
        </w:rPr>
        <w:t xml:space="preserve">        </w:t>
      </w:r>
      <w:r w:rsidRPr="004B4F5D">
        <w:rPr>
          <w:rFonts w:ascii="Arial" w:hAnsi="Arial" w:cs="Arial"/>
          <w:b/>
          <w:bCs/>
          <w:sz w:val="24"/>
          <w:szCs w:val="24"/>
        </w:rPr>
        <w:t>II.</w:t>
      </w:r>
      <w:r w:rsidRPr="004B4F5D">
        <w:rPr>
          <w:rFonts w:ascii="Arial" w:hAnsi="Arial" w:cs="Arial"/>
          <w:sz w:val="24"/>
          <w:szCs w:val="24"/>
        </w:rPr>
        <w:t xml:space="preserve"> Dengeli beslenmek.</w:t>
      </w:r>
    </w:p>
    <w:p w:rsidR="006A6A9D" w:rsidRPr="004B4F5D" w:rsidRDefault="006A6A9D" w:rsidP="00E27767">
      <w:pPr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sz w:val="24"/>
          <w:szCs w:val="24"/>
        </w:rPr>
        <w:t xml:space="preserve">       </w:t>
      </w:r>
      <w:r w:rsidRPr="004B4F5D">
        <w:rPr>
          <w:rFonts w:ascii="Arial" w:hAnsi="Arial" w:cs="Arial"/>
          <w:b/>
          <w:bCs/>
          <w:sz w:val="24"/>
          <w:szCs w:val="24"/>
        </w:rPr>
        <w:t>III.</w:t>
      </w:r>
      <w:r w:rsidRPr="004B4F5D">
        <w:rPr>
          <w:rFonts w:ascii="Arial" w:hAnsi="Arial" w:cs="Arial"/>
          <w:sz w:val="24"/>
          <w:szCs w:val="24"/>
        </w:rPr>
        <w:t xml:space="preserve"> Doğal ve sağlıklı ürünler tüketmek.</w:t>
      </w:r>
    </w:p>
    <w:p w:rsidR="006A6A9D" w:rsidRPr="00720C18" w:rsidRDefault="006A6A9D" w:rsidP="00E27767">
      <w:pPr>
        <w:rPr>
          <w:rFonts w:ascii="Arial" w:hAnsi="Arial" w:cs="Arial"/>
          <w:b/>
          <w:bCs/>
          <w:sz w:val="24"/>
          <w:szCs w:val="24"/>
        </w:rPr>
      </w:pPr>
      <w:r w:rsidRPr="00720C18">
        <w:rPr>
          <w:rFonts w:ascii="Arial" w:hAnsi="Arial" w:cs="Arial"/>
          <w:b/>
          <w:bCs/>
          <w:sz w:val="24"/>
          <w:szCs w:val="24"/>
        </w:rPr>
        <w:t>Sağlıklı yaşam için yukarıdakilerden hangilerinin yapılması gerekir?</w:t>
      </w:r>
    </w:p>
    <w:p w:rsidR="006A6A9D" w:rsidRPr="00720C18" w:rsidRDefault="006A6A9D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I ve II 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 xml:space="preserve">II ve III  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I, II ve III</w:t>
      </w:r>
    </w:p>
    <w:p w:rsidR="006A6A9D" w:rsidRDefault="006A6A9D" w:rsidP="004B4F5D">
      <w:pPr>
        <w:tabs>
          <w:tab w:val="left" w:pos="1515"/>
        </w:tabs>
        <w:rPr>
          <w:rFonts w:ascii="Arial" w:hAnsi="Arial" w:cs="Arial"/>
          <w:b/>
          <w:bCs/>
          <w:sz w:val="24"/>
          <w:szCs w:val="24"/>
        </w:rPr>
      </w:pPr>
    </w:p>
    <w:p w:rsidR="006A6A9D" w:rsidRPr="004B4F5D" w:rsidRDefault="006A6A9D" w:rsidP="004B4F5D">
      <w:pPr>
        <w:tabs>
          <w:tab w:val="left" w:pos="1515"/>
        </w:tabs>
        <w:rPr>
          <w:rFonts w:ascii="Comic Sans MS" w:hAnsi="Comic Sans MS" w:cs="Comic Sans MS"/>
        </w:rPr>
      </w:pPr>
      <w:r>
        <w:rPr>
          <w:rFonts w:ascii="Arial" w:hAnsi="Arial" w:cs="Arial"/>
          <w:b/>
          <w:bCs/>
          <w:sz w:val="24"/>
          <w:szCs w:val="24"/>
        </w:rPr>
        <w:t>10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4B4F5D">
        <w:rPr>
          <w:rFonts w:ascii="Comic Sans MS" w:hAnsi="Comic Sans MS" w:cs="Comic Sans MS"/>
        </w:rPr>
        <w:t>“Zil sesi …………………kaynağıdır. “ cümledeki boşluğa aşağıdakilerden hangisi gelmelidir ?</w:t>
      </w:r>
    </w:p>
    <w:p w:rsidR="006A6A9D" w:rsidRPr="004B4F5D" w:rsidRDefault="006A6A9D" w:rsidP="004B4F5D">
      <w:pPr>
        <w:tabs>
          <w:tab w:val="left" w:pos="1515"/>
        </w:tabs>
        <w:rPr>
          <w:rFonts w:ascii="Arial" w:hAnsi="Arial" w:cs="Arial"/>
          <w:sz w:val="24"/>
          <w:szCs w:val="24"/>
        </w:rPr>
      </w:pPr>
      <w:r w:rsidRPr="00CC1351">
        <w:rPr>
          <w:rFonts w:ascii="Comic Sans MS" w:hAnsi="Comic Sans MS" w:cs="Comic Sans MS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 xml:space="preserve">doğal ses        </w:t>
      </w:r>
      <w:r w:rsidRPr="004B4F5D">
        <w:rPr>
          <w:rFonts w:ascii="Arial" w:hAnsi="Arial" w:cs="Arial"/>
          <w:b/>
          <w:bCs/>
          <w:sz w:val="24"/>
          <w:szCs w:val="24"/>
        </w:rPr>
        <w:t xml:space="preserve">B .)  </w:t>
      </w:r>
      <w:r w:rsidRPr="004B4F5D">
        <w:rPr>
          <w:rFonts w:ascii="Arial" w:hAnsi="Arial" w:cs="Arial"/>
          <w:sz w:val="24"/>
          <w:szCs w:val="24"/>
        </w:rPr>
        <w:t xml:space="preserve">Yapay ses   </w:t>
      </w:r>
    </w:p>
    <w:p w:rsidR="006A6A9D" w:rsidRDefault="006A6A9D" w:rsidP="004B4F5D">
      <w:pPr>
        <w:rPr>
          <w:rFonts w:ascii="Comic Sans MS" w:hAnsi="Comic Sans MS" w:cs="Comic Sans MS"/>
        </w:rPr>
      </w:pPr>
      <w:r w:rsidRPr="004B4F5D">
        <w:rPr>
          <w:rFonts w:ascii="Arial" w:hAnsi="Arial" w:cs="Arial"/>
          <w:sz w:val="24"/>
          <w:szCs w:val="24"/>
        </w:rPr>
        <w:t xml:space="preserve">  </w:t>
      </w:r>
      <w:r w:rsidRPr="004B4F5D">
        <w:rPr>
          <w:rFonts w:ascii="Arial" w:hAnsi="Arial" w:cs="Arial"/>
          <w:b/>
          <w:bCs/>
          <w:sz w:val="24"/>
          <w:szCs w:val="24"/>
        </w:rPr>
        <w:t xml:space="preserve">C .)  </w:t>
      </w:r>
      <w:r w:rsidRPr="004B4F5D">
        <w:rPr>
          <w:rFonts w:ascii="Arial" w:hAnsi="Arial" w:cs="Arial"/>
          <w:sz w:val="24"/>
          <w:szCs w:val="24"/>
        </w:rPr>
        <w:t>doğal ışık</w:t>
      </w:r>
      <w:r w:rsidRPr="00CC1351">
        <w:rPr>
          <w:rFonts w:ascii="Comic Sans MS" w:hAnsi="Comic Sans MS" w:cs="Comic Sans MS"/>
        </w:rPr>
        <w:t xml:space="preserve">                     </w:t>
      </w:r>
    </w:p>
    <w:p w:rsidR="006A6A9D" w:rsidRDefault="006A6A9D" w:rsidP="004B4F5D">
      <w:pPr>
        <w:rPr>
          <w:rFonts w:ascii="Comic Sans MS" w:hAnsi="Comic Sans MS" w:cs="Comic Sans MS"/>
        </w:rPr>
      </w:pPr>
    </w:p>
    <w:p w:rsidR="006A6A9D" w:rsidRPr="00720C18" w:rsidRDefault="006A6A9D" w:rsidP="004B4F5D">
      <w:pPr>
        <w:rPr>
          <w:rFonts w:ascii="Arial" w:hAnsi="Arial" w:cs="Arial"/>
          <w:b/>
          <w:bCs/>
          <w:sz w:val="24"/>
          <w:szCs w:val="24"/>
        </w:rPr>
      </w:pPr>
      <w:r w:rsidRPr="00CC1351">
        <w:rPr>
          <w:rFonts w:ascii="Comic Sans MS" w:hAnsi="Comic Sans MS" w:cs="Comic Sans MS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>Aşağıda çevre kirliliğine karşı alınabilecek üç önlem verilmiştir. Bunlardan hangisi öncelikle hava kirliliğini önlemeye yöneliktir?</w:t>
      </w:r>
    </w:p>
    <w:p w:rsidR="006A6A9D" w:rsidRPr="00720C18" w:rsidRDefault="006A6A9D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Kağıt, cam ve plastik gibi geri dönüşümü olan çöpleri geri dönüşüm kutularına atmak.</w:t>
      </w:r>
    </w:p>
    <w:p w:rsidR="006A6A9D" w:rsidRPr="00720C18" w:rsidRDefault="006A6A9D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Tıbbi atıkları toprağa ve suya karışmayacak şekilde yok etmek.</w:t>
      </w:r>
    </w:p>
    <w:p w:rsidR="006A6A9D" w:rsidRDefault="006A6A9D" w:rsidP="00E27767">
      <w:pPr>
        <w:rPr>
          <w:rFonts w:ascii="Comic Sans MS" w:hAnsi="Comic Sans MS" w:cs="Comic Sans MS"/>
        </w:rPr>
      </w:pP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037872">
        <w:rPr>
          <w:rFonts w:ascii="Arial" w:hAnsi="Arial" w:cs="Arial"/>
          <w:sz w:val="24"/>
          <w:szCs w:val="24"/>
        </w:rPr>
        <w:t>Enerji elde etmek için katı ve sıvı yakıtlar yerine güneş ve rüzgar gibi kaynakları kullanmak</w:t>
      </w:r>
      <w:r w:rsidRPr="00CC1351">
        <w:rPr>
          <w:rFonts w:ascii="Comic Sans MS" w:hAnsi="Comic Sans MS" w:cs="Comic Sans MS"/>
        </w:rPr>
        <w:t>.</w:t>
      </w:r>
    </w:p>
    <w:p w:rsidR="006A6A9D" w:rsidRPr="002E5BCB" w:rsidRDefault="006A6A9D" w:rsidP="002E5BCB">
      <w:pPr>
        <w:tabs>
          <w:tab w:val="left" w:pos="1515"/>
        </w:tabs>
        <w:rPr>
          <w:rFonts w:ascii="Comic Sans MS" w:hAnsi="Comic Sans MS" w:cs="Comic Sans MS"/>
        </w:rPr>
      </w:pPr>
      <w:r w:rsidRPr="00CC1351">
        <w:rPr>
          <w:rFonts w:ascii="Comic Sans MS" w:hAnsi="Comic Sans MS" w:cs="Comic Sans MS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>Aşağıdaki cümlede noktalı yere seçeneklerden hangisi gelmelidir ?</w:t>
      </w:r>
    </w:p>
    <w:p w:rsidR="006A6A9D" w:rsidRDefault="006A6A9D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sz w:val="24"/>
          <w:szCs w:val="24"/>
        </w:rPr>
        <w:t xml:space="preserve">     </w:t>
      </w:r>
    </w:p>
    <w:p w:rsidR="006A6A9D" w:rsidRDefault="006A6A9D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sz w:val="24"/>
          <w:szCs w:val="24"/>
        </w:rPr>
        <w:t xml:space="preserve"> “ Varlıkları görebilmemiz için …………………….</w:t>
      </w:r>
      <w:r>
        <w:rPr>
          <w:rFonts w:ascii="Arial" w:hAnsi="Arial" w:cs="Arial"/>
          <w:sz w:val="24"/>
          <w:szCs w:val="24"/>
        </w:rPr>
        <w:t xml:space="preserve"> </w:t>
      </w:r>
      <w:r w:rsidRPr="00707D98">
        <w:rPr>
          <w:rFonts w:ascii="Arial" w:hAnsi="Arial" w:cs="Arial"/>
          <w:sz w:val="24"/>
          <w:szCs w:val="24"/>
        </w:rPr>
        <w:t xml:space="preserve">gereklidir.”                                                                                                                                              </w:t>
      </w:r>
    </w:p>
    <w:p w:rsidR="006A6A9D" w:rsidRDefault="006A6A9D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707D98" w:rsidRDefault="006A6A9D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sz w:val="24"/>
          <w:szCs w:val="24"/>
        </w:rPr>
        <w:t xml:space="preserve">renk     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sz w:val="24"/>
          <w:szCs w:val="24"/>
        </w:rPr>
        <w:t xml:space="preserve">ısı    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sz w:val="24"/>
          <w:szCs w:val="24"/>
        </w:rPr>
        <w:t xml:space="preserve">ışık  </w:t>
      </w: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07D98">
        <w:rPr>
          <w:rFonts w:ascii="Arial" w:hAnsi="Arial" w:cs="Arial"/>
          <w:sz w:val="24"/>
          <w:szCs w:val="24"/>
        </w:rPr>
        <w:t>"</w:t>
      </w:r>
      <w:r w:rsidRPr="00707D98">
        <w:rPr>
          <w:rFonts w:ascii="Arial" w:hAnsi="Arial" w:cs="Arial"/>
          <w:i/>
          <w:iCs/>
          <w:sz w:val="24"/>
          <w:szCs w:val="24"/>
        </w:rPr>
        <w:t>Odada dökülen bir kolonyanın kokusunu odanın her yerinden hissedebiliriz.</w:t>
      </w:r>
      <w:r w:rsidRPr="00707D98">
        <w:rPr>
          <w:rFonts w:ascii="Arial" w:hAnsi="Arial" w:cs="Arial"/>
          <w:sz w:val="24"/>
          <w:szCs w:val="24"/>
        </w:rPr>
        <w:t>"</w:t>
      </w:r>
      <w:r w:rsidRPr="00707D98">
        <w:rPr>
          <w:rFonts w:ascii="Arial" w:hAnsi="Arial" w:cs="Arial"/>
          <w:b/>
          <w:bCs/>
          <w:sz w:val="24"/>
          <w:szCs w:val="24"/>
        </w:rPr>
        <w:t>Bu durum nasıl açıklanabilir?</w:t>
      </w:r>
    </w:p>
    <w:p w:rsidR="006A6A9D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sz w:val="24"/>
          <w:szCs w:val="24"/>
        </w:rPr>
        <w:t>Katıların belli bir şekli vardır.</w:t>
      </w: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sz w:val="24"/>
          <w:szCs w:val="24"/>
        </w:rPr>
        <w:t>Sıvıların belli bir şekli yoktur.</w:t>
      </w: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707D98">
        <w:rPr>
          <w:rFonts w:ascii="Arial" w:hAnsi="Arial" w:cs="Arial"/>
          <w:b/>
          <w:bCs/>
          <w:sz w:val="24"/>
          <w:szCs w:val="24"/>
        </w:rPr>
        <w:t>)</w:t>
      </w:r>
      <w:r w:rsidRPr="00707D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07D98">
        <w:rPr>
          <w:rFonts w:ascii="Arial" w:hAnsi="Arial" w:cs="Arial"/>
          <w:sz w:val="24"/>
          <w:szCs w:val="24"/>
        </w:rPr>
        <w:t>Gazlar bulundukları ortama yayılır.</w:t>
      </w:r>
    </w:p>
    <w:p w:rsidR="006A6A9D" w:rsidRDefault="006A6A9D" w:rsidP="00707D98">
      <w:pPr>
        <w:spacing w:after="0" w:line="240" w:lineRule="atLeast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</w:p>
    <w:p w:rsidR="006A6A9D" w:rsidRPr="00707D98" w:rsidRDefault="006A6A9D" w:rsidP="00707D98">
      <w:pPr>
        <w:spacing w:after="0" w:line="240" w:lineRule="atLeast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</w:rPr>
        <w:t>14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07D98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Aşağıda verilen bilgilerden hangisi </w:t>
      </w:r>
      <w:r w:rsidRPr="004B4F5D">
        <w:rPr>
          <w:rStyle w:val="Strong"/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yanlıştır</w:t>
      </w:r>
      <w:r w:rsidRPr="004B4F5D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>?</w:t>
      </w:r>
    </w:p>
    <w:p w:rsidR="006A6A9D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707D98" w:rsidRDefault="006A6A9D" w:rsidP="00707D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color w:val="000000"/>
          <w:sz w:val="24"/>
          <w:szCs w:val="24"/>
        </w:rPr>
        <w:t>Kuvvet, hareketli cisimleri durdurabilir.</w:t>
      </w:r>
      <w:r w:rsidRPr="00707D98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color w:val="000000"/>
          <w:sz w:val="24"/>
          <w:szCs w:val="24"/>
        </w:rPr>
        <w:t>Kuvvet, cisimlerin yalnızca şeklini değiştirir.</w:t>
      </w:r>
      <w:r w:rsidRPr="00707D98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07D98">
        <w:rPr>
          <w:rFonts w:ascii="Arial" w:hAnsi="Arial" w:cs="Arial"/>
          <w:color w:val="000000"/>
          <w:sz w:val="24"/>
          <w:szCs w:val="24"/>
        </w:rPr>
        <w:t>Kuvvet, duran cisimleri hareket ettirebilir.</w:t>
      </w:r>
    </w:p>
    <w:p w:rsidR="006A6A9D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720C18" w:rsidRDefault="006A6A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Aşağıdaki ifadelerden hangisi </w:t>
      </w:r>
      <w:r w:rsidRPr="004B4F5D">
        <w:rPr>
          <w:rFonts w:ascii="Arial" w:hAnsi="Arial" w:cs="Arial"/>
          <w:b/>
          <w:bCs/>
          <w:sz w:val="24"/>
          <w:szCs w:val="24"/>
          <w:u w:val="single"/>
        </w:rPr>
        <w:t>yanlıştır</w:t>
      </w:r>
      <w:r w:rsidRPr="004B4F5D">
        <w:rPr>
          <w:rFonts w:ascii="Arial" w:hAnsi="Arial" w:cs="Arial"/>
          <w:b/>
          <w:bCs/>
          <w:sz w:val="24"/>
          <w:szCs w:val="24"/>
        </w:rPr>
        <w:t>?</w:t>
      </w:r>
    </w:p>
    <w:p w:rsidR="006A6A9D" w:rsidRDefault="006A6A9D" w:rsidP="00561F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A6A9D" w:rsidRPr="00720C18" w:rsidRDefault="006A6A9D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Sıvı maddeler konulduğu kabın şeklini alırlar.</w:t>
      </w:r>
    </w:p>
    <w:p w:rsidR="006A6A9D" w:rsidRPr="00720C18" w:rsidRDefault="006A6A9D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Gaz halindeki maddelerin kendine ait bir şekli yoktur.</w:t>
      </w:r>
    </w:p>
    <w:p w:rsidR="006A6A9D" w:rsidRPr="00720C18" w:rsidRDefault="006A6A9D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Katı maddelerin belli bir şekli yoktur.</w:t>
      </w:r>
    </w:p>
    <w:p w:rsidR="006A6A9D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Default="006A6A9D" w:rsidP="00707D98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6A6A9D" w:rsidRPr="00720C18" w:rsidRDefault="006A6A9D" w:rsidP="00707D98">
      <w:pPr>
        <w:spacing w:after="0" w:line="240" w:lineRule="atLeast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</w:rPr>
        <w:t>16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Style w:val="Emphasis"/>
          <w:rFonts w:ascii="Arial" w:hAnsi="Arial" w:cs="Arial"/>
          <w:i w:val="0"/>
          <w:iCs w:val="0"/>
          <w:color w:val="000000"/>
          <w:sz w:val="24"/>
          <w:szCs w:val="24"/>
          <w:shd w:val="clear" w:color="auto" w:fill="FFFFFF"/>
        </w:rPr>
        <w:t xml:space="preserve"> “Sıvı maddelerin ısı olarak gaz haline geçmesine …………......denir.”</w:t>
      </w:r>
      <w:r w:rsidRPr="00720C18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720C18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cümlesini aşağıdakilerden hangisi ile tamamlarız?</w:t>
      </w:r>
    </w:p>
    <w:p w:rsidR="006A6A9D" w:rsidRDefault="006A6A9D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6A6A9D" w:rsidRPr="00720C18" w:rsidRDefault="006A6A9D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Kaynama</w:t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Yoğunlaşma</w:t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Buharlaşma</w:t>
      </w:r>
    </w:p>
    <w:p w:rsidR="006A6A9D" w:rsidRPr="00720C18" w:rsidRDefault="006A6A9D" w:rsidP="00707D98">
      <w:pPr>
        <w:spacing w:after="0" w:line="240" w:lineRule="atLeast"/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Style w:val="Strong"/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Bir musluğu açmak için kuvvetin hangi etkisinden yararlanırız?</w:t>
      </w:r>
    </w:p>
    <w:p w:rsidR="006A6A9D" w:rsidRDefault="006A6A9D" w:rsidP="00561F9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A6A9D" w:rsidRPr="00720C18" w:rsidRDefault="006A6A9D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Şekil değiştirme </w:t>
      </w:r>
      <w:r w:rsidRPr="00720C18">
        <w:rPr>
          <w:rFonts w:ascii="Arial" w:hAnsi="Arial" w:cs="Arial"/>
          <w:color w:val="FFFFFF"/>
          <w:sz w:val="24"/>
          <w:szCs w:val="24"/>
        </w:rPr>
        <w:t>B)</w:t>
      </w:r>
      <w:r w:rsidRPr="00720C18">
        <w:rPr>
          <w:rFonts w:ascii="Arial" w:hAnsi="Arial" w:cs="Arial"/>
          <w:color w:val="000000"/>
          <w:sz w:val="24"/>
          <w:szCs w:val="24"/>
        </w:rPr>
        <w:t> </w:t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Döndürme</w:t>
      </w:r>
      <w:r w:rsidRPr="00720C18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color w:val="000000"/>
          <w:sz w:val="24"/>
          <w:szCs w:val="24"/>
        </w:rPr>
        <w:t>Yavaşlama</w:t>
      </w:r>
    </w:p>
    <w:p w:rsidR="006A6A9D" w:rsidRPr="00720C18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720C18" w:rsidRDefault="006A6A9D" w:rsidP="00707D98">
      <w:pPr>
        <w:spacing w:after="0" w:line="240" w:lineRule="atLeas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i/>
          <w:iCs/>
          <w:sz w:val="24"/>
          <w:szCs w:val="24"/>
        </w:rPr>
        <w:t>Aşağıdakilerden hangisi akü ile çalışır?</w:t>
      </w:r>
    </w:p>
    <w:p w:rsidR="006A6A9D" w:rsidRDefault="006A6A9D" w:rsidP="00531ECC">
      <w:pPr>
        <w:spacing w:after="0" w:line="240" w:lineRule="atLeast"/>
      </w:pPr>
      <w:r>
        <w:rPr>
          <w:noProof/>
        </w:rPr>
        <w:pict>
          <v:shape id="Resim 3" o:spid="_x0000_s1035" type="#_x0000_t75" alt="Wall-Clock-948846" style="position:absolute;margin-left:207.3pt;margin-top:10.8pt;width:37.9pt;height:35.6pt;z-index:251665920;visibility:visible">
            <v:imagedata r:id="rId7" o:title=""/>
            <w10:wrap type="square"/>
          </v:shape>
        </w:pic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object w:dxaOrig="3435" w:dyaOrig="2400">
          <v:shape id="_x0000_i1025" type="#_x0000_t75" style="width:57pt;height:38.25pt" o:ole="">
            <v:imagedata r:id="rId8" o:title=""/>
          </v:shape>
          <o:OLEObject Type="Embed" ProgID="Paint.Picture" ShapeID="_x0000_i1025" DrawAspect="Content" ObjectID="_1496663779" r:id="rId9"/>
        </w:object>
      </w:r>
      <w: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BA70BB">
        <w:rPr>
          <w:noProof/>
        </w:rPr>
        <w:pict>
          <v:shape id="Resim 2" o:spid="_x0000_i1026" type="#_x0000_t75" alt="mobile-phone3" style="width:26.25pt;height:34.5pt;visibility:visible">
            <v:imagedata r:id="rId10" o:title=""/>
          </v:shape>
        </w:pict>
      </w:r>
      <w: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6A6A9D" w:rsidRDefault="006A6A9D" w:rsidP="00531ECC">
      <w:pPr>
        <w:spacing w:after="0" w:line="240" w:lineRule="atLeast"/>
      </w:pPr>
    </w:p>
    <w:p w:rsidR="006A6A9D" w:rsidRDefault="006A6A9D" w:rsidP="00531ECC">
      <w:pPr>
        <w:spacing w:after="0" w:line="240" w:lineRule="atLeast"/>
      </w:pPr>
    </w:p>
    <w:p w:rsidR="006A6A9D" w:rsidRPr="00720C18" w:rsidRDefault="006A6A9D" w:rsidP="00707D98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19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720C18">
        <w:rPr>
          <w:rFonts w:ascii="Arial" w:hAnsi="Arial" w:cs="Arial"/>
          <w:b/>
          <w:bCs/>
          <w:i/>
          <w:iCs/>
          <w:sz w:val="24"/>
          <w:szCs w:val="24"/>
        </w:rPr>
        <w:t>Aşağıdaki öğrencilerden hangisi “Kullanılmış piller ne yapılmalıdır?” sorusuna cevap vermiştir?</w:t>
      </w:r>
    </w:p>
    <w:p w:rsidR="006A6A9D" w:rsidRDefault="006A6A9D" w:rsidP="006A5732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82.65pt;margin-top:58.95pt;width:174.75pt;height:37.5pt;z-index:251657728" adj="-2256,20678" fillcolor="#eaf1dd" strokecolor="#f79646" strokeweight="2.5pt">
            <v:shadow color="#868686"/>
            <v:textbox>
              <w:txbxContent>
                <w:p w:rsidR="006A6A9D" w:rsidRPr="00BA5015" w:rsidRDefault="006A6A9D" w:rsidP="006A5732">
                  <w:pPr>
                    <w:rPr>
                      <w:rFonts w:ascii="Comic Sans MS" w:hAnsi="Comic Sans MS" w:cs="Comic Sans MS"/>
                    </w:rPr>
                  </w:pPr>
                  <w:r w:rsidRPr="00BA5015">
                    <w:rPr>
                      <w:rFonts w:ascii="Comic Sans MS" w:hAnsi="Comic Sans MS" w:cs="Comic Sans MS"/>
                    </w:rPr>
                    <w:t>Yakarak yok etmeliyiz.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61" style="position:absolute;margin-left:75.8pt;margin-top:8.75pt;width:188.25pt;height:41.25pt;z-index:251656704" adj="-2008,18301" fillcolor="#fde9d9" strokecolor="#9bbb59" strokeweight="2.5pt">
            <v:shadow color="#868686"/>
            <v:textbox>
              <w:txbxContent>
                <w:p w:rsidR="006A6A9D" w:rsidRPr="00BA5015" w:rsidRDefault="006A6A9D" w:rsidP="006A5732">
                  <w:pPr>
                    <w:rPr>
                      <w:rFonts w:ascii="Comic Sans MS" w:hAnsi="Comic Sans MS" w:cs="Comic Sans MS"/>
                    </w:rPr>
                  </w:pPr>
                  <w:r w:rsidRPr="00BA5015">
                    <w:rPr>
                      <w:rFonts w:ascii="Comic Sans MS" w:hAnsi="Comic Sans MS" w:cs="Comic Sans MS"/>
                    </w:rPr>
                    <w:t>Şarj edilen piller kullanmalıyız.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object w:dxaOrig="2070" w:dyaOrig="1845">
          <v:shape id="_x0000_i1027" type="#_x0000_t75" style="width:49.5pt;height:44.25pt" o:ole="">
            <v:imagedata r:id="rId11" o:title=""/>
          </v:shape>
          <o:OLEObject Type="Embed" ProgID="Paint.Picture" ShapeID="_x0000_i1027" DrawAspect="Content" ObjectID="_1496663780" r:id="rId12"/>
        </w:object>
      </w:r>
    </w:p>
    <w:p w:rsidR="006A6A9D" w:rsidRDefault="006A6A9D" w:rsidP="006A5732">
      <w:r>
        <w:rPr>
          <w:noProof/>
        </w:rPr>
        <w:pict>
          <v:shape id="_x0000_s1038" type="#_x0000_t61" style="position:absolute;margin-left:80.3pt;margin-top:56.05pt;width:183.75pt;height:44.9pt;z-index:251658752" adj="-2921,19724" fillcolor="#daeef3" strokecolor="#c0504d" strokeweight="2.5pt">
            <v:shadow color="#868686"/>
            <v:textbox>
              <w:txbxContent>
                <w:p w:rsidR="006A6A9D" w:rsidRPr="00BA5015" w:rsidRDefault="006A6A9D" w:rsidP="006A5732">
                  <w:pPr>
                    <w:rPr>
                      <w:rFonts w:ascii="Comic Sans MS" w:hAnsi="Comic Sans MS" w:cs="Comic Sans MS"/>
                    </w:rPr>
                  </w:pPr>
                  <w:r w:rsidRPr="00BA5015">
                    <w:rPr>
                      <w:rFonts w:ascii="Comic Sans MS" w:hAnsi="Comic Sans MS" w:cs="Comic Sans MS"/>
                    </w:rPr>
                    <w:t>Atık pil toplama kumbaralarına atmalıyız.</w:t>
                  </w:r>
                </w:p>
              </w:txbxContent>
            </v:textbox>
          </v:shape>
        </w:pict>
      </w:r>
      <w:r w:rsidRPr="007E618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t xml:space="preserve"> </w:t>
      </w:r>
      <w:r>
        <w:object w:dxaOrig="1365" w:dyaOrig="1395">
          <v:shape id="_x0000_i1028" type="#_x0000_t75" style="width:48pt;height:48pt" o:ole="">
            <v:imagedata r:id="rId13" o:title=""/>
          </v:shape>
          <o:OLEObject Type="Embed" ProgID="Paint.Picture" ShapeID="_x0000_i1028" DrawAspect="Content" ObjectID="_1496663781" r:id="rId14"/>
        </w:object>
      </w:r>
    </w:p>
    <w:p w:rsidR="006A6A9D" w:rsidRDefault="006A6A9D" w:rsidP="006A573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object w:dxaOrig="1275" w:dyaOrig="1395">
          <v:shape id="_x0000_i1029" type="#_x0000_t75" style="width:40.5pt;height:45pt" o:ole="">
            <v:imagedata r:id="rId15" o:title=""/>
          </v:shape>
          <o:OLEObject Type="Embed" ProgID="Paint.Picture" ShapeID="_x0000_i1029" DrawAspect="Content" ObjectID="_1496663782" r:id="rId16"/>
        </w:object>
      </w: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Pr="00720C18" w:rsidRDefault="006A6A9D" w:rsidP="00707D98">
      <w:pPr>
        <w:spacing w:after="0" w:line="240" w:lineRule="atLeas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Aşağıda katı, sıvı ve gaz maddelere örnekler verilmiştir.</w:t>
      </w:r>
    </w:p>
    <w:p w:rsidR="006A6A9D" w:rsidRPr="00720C18" w:rsidRDefault="006A6A9D" w:rsidP="006A5732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00720C18">
        <w:rPr>
          <w:rFonts w:ascii="Arial" w:hAnsi="Arial" w:cs="Arial"/>
          <w:b/>
          <w:bCs/>
          <w:i/>
          <w:iCs/>
          <w:sz w:val="24"/>
          <w:szCs w:val="24"/>
        </w:rPr>
        <w:t xml:space="preserve">Hangisinde hata </w:t>
      </w:r>
      <w:r w:rsidRPr="00720C18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yapılmıştır?</w:t>
      </w:r>
    </w:p>
    <w:p w:rsidR="006A6A9D" w:rsidRPr="004B238E" w:rsidRDefault="006A6A9D" w:rsidP="00404C02">
      <w:pPr>
        <w:tabs>
          <w:tab w:val="left" w:pos="3390"/>
        </w:tabs>
      </w:pPr>
      <w:r>
        <w:rPr>
          <w:noProof/>
        </w:rPr>
        <w:pict>
          <v:rect id="_x0000_s1039" style="position:absolute;margin-left:15pt;margin-top:4.95pt;width:57pt;height:21.75pt;z-index:251661824" fillcolor="#f2dbdb" strokecolor="#00b050" strokeweight="2.25pt">
            <v:textbox style="mso-next-textbox:#_x0000_s1039">
              <w:txbxContent>
                <w:p w:rsidR="006A6A9D" w:rsidRDefault="006A6A9D" w:rsidP="006A5732">
                  <w:pPr>
                    <w:jc w:val="center"/>
                  </w:pPr>
                  <w:r>
                    <w:t>KATI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84.85pt;margin-top:4.2pt;width:57pt;height:82.75pt;z-index:251660800" strokecolor="#00b050" strokeweight="2.25pt">
            <v:textbox style="mso-next-textbox:#_x0000_s1040">
              <w:txbxContent>
                <w:p w:rsidR="006A6A9D" w:rsidRDefault="006A6A9D" w:rsidP="006A5732">
                  <w:pPr>
                    <w:jc w:val="center"/>
                  </w:pPr>
                </w:p>
                <w:p w:rsidR="006A6A9D" w:rsidRPr="00720C18" w:rsidRDefault="006A6A9D" w:rsidP="00720C18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Hava</w:t>
                  </w:r>
                </w:p>
                <w:p w:rsidR="006A6A9D" w:rsidRPr="00720C18" w:rsidRDefault="006A6A9D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Oksijen</w:t>
                  </w:r>
                </w:p>
                <w:p w:rsidR="006A6A9D" w:rsidRPr="00720C18" w:rsidRDefault="006A6A9D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Buhar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3.85pt;margin-top:4.2pt;width:57pt;height:82.75pt;z-index:251659776" strokecolor="#00b050" strokeweight="2.25pt">
            <v:textbox style="mso-next-textbox:#_x0000_s1041">
              <w:txbxContent>
                <w:p w:rsidR="006A6A9D" w:rsidRDefault="006A6A9D" w:rsidP="006A5732">
                  <w:pPr>
                    <w:jc w:val="center"/>
                  </w:pPr>
                </w:p>
                <w:p w:rsidR="006A6A9D" w:rsidRPr="00720C18" w:rsidRDefault="006A6A9D" w:rsidP="00720C1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Tuz</w:t>
                  </w:r>
                </w:p>
                <w:p w:rsidR="006A6A9D" w:rsidRPr="00720C18" w:rsidRDefault="006A6A9D" w:rsidP="006A5732">
                  <w:pPr>
                    <w:pStyle w:val="NoSpacing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Taş</w:t>
                  </w:r>
                </w:p>
                <w:p w:rsidR="006A6A9D" w:rsidRPr="00720C18" w:rsidRDefault="006A6A9D" w:rsidP="006A5732">
                  <w:pPr>
                    <w:pStyle w:val="NoSpacing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Pil</w:t>
                  </w:r>
                </w:p>
                <w:p w:rsidR="006A6A9D" w:rsidRDefault="006A6A9D" w:rsidP="006A5732">
                  <w:pPr>
                    <w:jc w:val="center"/>
                  </w:pPr>
                </w:p>
                <w:p w:rsidR="006A6A9D" w:rsidRDefault="006A6A9D" w:rsidP="006A573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99.35pt;margin-top:4.2pt;width:57pt;height:82.75pt;z-index:251662848" strokecolor="#00b050" strokeweight="2.25pt">
            <v:textbox>
              <w:txbxContent>
                <w:p w:rsidR="006A6A9D" w:rsidRDefault="006A6A9D" w:rsidP="006A5732">
                  <w:pPr>
                    <w:jc w:val="center"/>
                  </w:pPr>
                </w:p>
                <w:p w:rsidR="006A6A9D" w:rsidRPr="00720C18" w:rsidRDefault="006A6A9D" w:rsidP="00720C18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Süt</w:t>
                  </w:r>
                </w:p>
                <w:p w:rsidR="006A6A9D" w:rsidRPr="00720C18" w:rsidRDefault="006A6A9D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Kum</w:t>
                  </w:r>
                </w:p>
                <w:p w:rsidR="006A6A9D" w:rsidRPr="00720C18" w:rsidRDefault="006A6A9D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Çay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184.85pt;margin-top:4.2pt;width:57pt;height:21.75pt;z-index:251664896" fillcolor="#f2dbdb" strokecolor="#00b050" strokeweight="2.25pt">
            <v:textbox>
              <w:txbxContent>
                <w:p w:rsidR="006A6A9D" w:rsidRDefault="006A6A9D" w:rsidP="006A5732">
                  <w:pPr>
                    <w:jc w:val="center"/>
                  </w:pPr>
                  <w:r>
                    <w:t>GAZ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99.35pt;margin-top:4.2pt;width:57pt;height:21.75pt;z-index:251663872" fillcolor="#f2dbdb" strokecolor="#00b050" strokeweight="2.25pt">
            <v:textbox>
              <w:txbxContent>
                <w:p w:rsidR="006A6A9D" w:rsidRDefault="006A6A9D" w:rsidP="006A5732">
                  <w:pPr>
                    <w:jc w:val="center"/>
                  </w:pPr>
                  <w:r>
                    <w:t>SIVI</w:t>
                  </w:r>
                </w:p>
              </w:txbxContent>
            </v:textbox>
          </v:rect>
        </w:pict>
      </w:r>
      <w:r w:rsidRPr="00922A4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Comic Sans MS" w:hAnsi="Comic Sans MS" w:cs="Comic Sans MS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Comic Sans MS" w:hAnsi="Comic Sans MS" w:cs="Comic Sans MS"/>
        </w:rPr>
        <w:t xml:space="preserve">       b)</w:t>
      </w:r>
      <w:r>
        <w:rPr>
          <w:rFonts w:ascii="Comic Sans MS" w:hAnsi="Comic Sans MS" w:cs="Comic Sans MS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6A6A9D" w:rsidRPr="004B238E" w:rsidRDefault="006A6A9D" w:rsidP="006A5732"/>
    <w:p w:rsidR="006A6A9D" w:rsidRPr="004B238E" w:rsidRDefault="006A6A9D" w:rsidP="006A5732"/>
    <w:p w:rsidR="006A6A9D" w:rsidRPr="004B238E" w:rsidRDefault="006A6A9D" w:rsidP="006A5732"/>
    <w:p w:rsidR="006A6A9D" w:rsidRDefault="006A6A9D" w:rsidP="00A53506">
      <w:pPr>
        <w:pStyle w:val="NoSpacing"/>
        <w:rPr>
          <w:sz w:val="24"/>
          <w:szCs w:val="24"/>
          <w:lang w:eastAsia="tr-TR"/>
        </w:rPr>
      </w:pPr>
    </w:p>
    <w:bookmarkStart w:id="0" w:name="_GoBack"/>
    <w:bookmarkEnd w:id="0"/>
    <w:p w:rsidR="006A6A9D" w:rsidRDefault="006A6A9D" w:rsidP="00A53506">
      <w:pPr>
        <w:pStyle w:val="NoSpacing"/>
        <w:rPr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soru 4 puandır. Başarılar dilerim.</w:t>
      </w: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6A9D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İdris KARAKOÇ</w:t>
      </w:r>
    </w:p>
    <w:p w:rsidR="006A6A9D" w:rsidRPr="008E2DB6" w:rsidRDefault="006A6A9D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3.B Sınıfı Öğretmeni</w:t>
      </w:r>
    </w:p>
    <w:sectPr w:rsidR="006A6A9D" w:rsidRPr="008E2DB6" w:rsidSect="000822DE">
      <w:type w:val="continuous"/>
      <w:pgSz w:w="11906" w:h="16838"/>
      <w:pgMar w:top="709" w:right="566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1125C"/>
    <w:multiLevelType w:val="hybridMultilevel"/>
    <w:tmpl w:val="F20098B4"/>
    <w:lvl w:ilvl="0" w:tplc="A6E88B3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580B"/>
    <w:multiLevelType w:val="hybridMultilevel"/>
    <w:tmpl w:val="A120C2EE"/>
    <w:lvl w:ilvl="0" w:tplc="8580F21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046F"/>
    <w:multiLevelType w:val="hybridMultilevel"/>
    <w:tmpl w:val="1B2A8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950CE"/>
    <w:multiLevelType w:val="hybridMultilevel"/>
    <w:tmpl w:val="E892D43A"/>
    <w:lvl w:ilvl="0" w:tplc="96C234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1278C"/>
    <w:multiLevelType w:val="hybridMultilevel"/>
    <w:tmpl w:val="A25E5D9C"/>
    <w:lvl w:ilvl="0" w:tplc="847AA31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F2F25"/>
    <w:multiLevelType w:val="hybridMultilevel"/>
    <w:tmpl w:val="3E36F748"/>
    <w:lvl w:ilvl="0" w:tplc="FBC07DB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555D0D4D"/>
    <w:multiLevelType w:val="hybridMultilevel"/>
    <w:tmpl w:val="679C5C94"/>
    <w:lvl w:ilvl="0" w:tplc="07F0C0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73F3C"/>
    <w:multiLevelType w:val="hybridMultilevel"/>
    <w:tmpl w:val="4C3CF6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B8B"/>
    <w:rsid w:val="000053B2"/>
    <w:rsid w:val="00037872"/>
    <w:rsid w:val="000822DE"/>
    <w:rsid w:val="000910DA"/>
    <w:rsid w:val="000A5353"/>
    <w:rsid w:val="000A5BFD"/>
    <w:rsid w:val="000A623E"/>
    <w:rsid w:val="000B0CD6"/>
    <w:rsid w:val="0014675C"/>
    <w:rsid w:val="00155269"/>
    <w:rsid w:val="001943B0"/>
    <w:rsid w:val="001944B5"/>
    <w:rsid w:val="00197430"/>
    <w:rsid w:val="00197A8D"/>
    <w:rsid w:val="001A00CC"/>
    <w:rsid w:val="001A7401"/>
    <w:rsid w:val="001B4A1E"/>
    <w:rsid w:val="001C089D"/>
    <w:rsid w:val="001C56FF"/>
    <w:rsid w:val="001D422B"/>
    <w:rsid w:val="002127E9"/>
    <w:rsid w:val="00251C8A"/>
    <w:rsid w:val="00270DC6"/>
    <w:rsid w:val="002D0C9E"/>
    <w:rsid w:val="002E5BCB"/>
    <w:rsid w:val="00340D0C"/>
    <w:rsid w:val="003A3C14"/>
    <w:rsid w:val="003C58B5"/>
    <w:rsid w:val="003D287C"/>
    <w:rsid w:val="00404C02"/>
    <w:rsid w:val="004760D6"/>
    <w:rsid w:val="004B238E"/>
    <w:rsid w:val="004B4F5D"/>
    <w:rsid w:val="004C528D"/>
    <w:rsid w:val="00531ECC"/>
    <w:rsid w:val="0053628E"/>
    <w:rsid w:val="00551647"/>
    <w:rsid w:val="00561F9D"/>
    <w:rsid w:val="00592576"/>
    <w:rsid w:val="005B2BFE"/>
    <w:rsid w:val="005B51F4"/>
    <w:rsid w:val="005F0155"/>
    <w:rsid w:val="005F6C9C"/>
    <w:rsid w:val="00610295"/>
    <w:rsid w:val="00671D02"/>
    <w:rsid w:val="00696686"/>
    <w:rsid w:val="00697193"/>
    <w:rsid w:val="006A5732"/>
    <w:rsid w:val="006A6A9D"/>
    <w:rsid w:val="007061BD"/>
    <w:rsid w:val="00707D98"/>
    <w:rsid w:val="00720C18"/>
    <w:rsid w:val="007552F7"/>
    <w:rsid w:val="007A1D87"/>
    <w:rsid w:val="007A39BE"/>
    <w:rsid w:val="007D2DC6"/>
    <w:rsid w:val="007E6187"/>
    <w:rsid w:val="008069EB"/>
    <w:rsid w:val="00896188"/>
    <w:rsid w:val="008A6ABE"/>
    <w:rsid w:val="008B2EF0"/>
    <w:rsid w:val="008D3BE7"/>
    <w:rsid w:val="008E2DB6"/>
    <w:rsid w:val="00913342"/>
    <w:rsid w:val="00922A4F"/>
    <w:rsid w:val="00944B8B"/>
    <w:rsid w:val="00972F14"/>
    <w:rsid w:val="00981A8E"/>
    <w:rsid w:val="009A6AF2"/>
    <w:rsid w:val="009F5AD1"/>
    <w:rsid w:val="00A0107C"/>
    <w:rsid w:val="00A3367D"/>
    <w:rsid w:val="00A53506"/>
    <w:rsid w:val="00A556F7"/>
    <w:rsid w:val="00A77ACE"/>
    <w:rsid w:val="00A87A26"/>
    <w:rsid w:val="00B1671B"/>
    <w:rsid w:val="00B42FBE"/>
    <w:rsid w:val="00B73A9A"/>
    <w:rsid w:val="00BA5015"/>
    <w:rsid w:val="00BA70BB"/>
    <w:rsid w:val="00BB7AC8"/>
    <w:rsid w:val="00BE221A"/>
    <w:rsid w:val="00BF08DE"/>
    <w:rsid w:val="00BF66DE"/>
    <w:rsid w:val="00C12C8D"/>
    <w:rsid w:val="00C1649A"/>
    <w:rsid w:val="00C33AF8"/>
    <w:rsid w:val="00C73879"/>
    <w:rsid w:val="00C93BB7"/>
    <w:rsid w:val="00CA3CFE"/>
    <w:rsid w:val="00CA61A4"/>
    <w:rsid w:val="00CC1351"/>
    <w:rsid w:val="00CC1543"/>
    <w:rsid w:val="00CC2189"/>
    <w:rsid w:val="00D15A74"/>
    <w:rsid w:val="00D15CC0"/>
    <w:rsid w:val="00D5694B"/>
    <w:rsid w:val="00D64F3A"/>
    <w:rsid w:val="00D862D9"/>
    <w:rsid w:val="00DD1508"/>
    <w:rsid w:val="00DE1A9A"/>
    <w:rsid w:val="00DE1F95"/>
    <w:rsid w:val="00E27767"/>
    <w:rsid w:val="00E96FEB"/>
    <w:rsid w:val="00EB253A"/>
    <w:rsid w:val="00EE4033"/>
    <w:rsid w:val="00EF4AE6"/>
    <w:rsid w:val="00EF7788"/>
    <w:rsid w:val="00F02895"/>
    <w:rsid w:val="00F06163"/>
    <w:rsid w:val="00F26EC0"/>
    <w:rsid w:val="00F332CB"/>
    <w:rsid w:val="00F37E95"/>
    <w:rsid w:val="00F417C5"/>
    <w:rsid w:val="00F65DD7"/>
    <w:rsid w:val="00F67365"/>
    <w:rsid w:val="00F92E4D"/>
    <w:rsid w:val="00FA38F5"/>
    <w:rsid w:val="00FC483B"/>
    <w:rsid w:val="00FD5AEA"/>
    <w:rsid w:val="00FE1EF4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2D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72F14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2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F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3628E"/>
    <w:pPr>
      <w:ind w:left="720"/>
    </w:pPr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561F9D"/>
  </w:style>
  <w:style w:type="character" w:styleId="Strong">
    <w:name w:val="Strong"/>
    <w:basedOn w:val="DefaultParagraphFont"/>
    <w:uiPriority w:val="99"/>
    <w:qFormat/>
    <w:rsid w:val="00561F9D"/>
    <w:rPr>
      <w:b/>
      <w:bCs/>
    </w:rPr>
  </w:style>
  <w:style w:type="character" w:styleId="Emphasis">
    <w:name w:val="Emphasis"/>
    <w:basedOn w:val="DefaultParagraphFont"/>
    <w:uiPriority w:val="99"/>
    <w:qFormat/>
    <w:rsid w:val="00561F9D"/>
    <w:rPr>
      <w:i/>
      <w:iCs/>
    </w:rPr>
  </w:style>
  <w:style w:type="character" w:styleId="Hyperlink">
    <w:name w:val="Hyperlink"/>
    <w:basedOn w:val="DefaultParagraphFont"/>
    <w:uiPriority w:val="99"/>
    <w:rsid w:val="00A5350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648</Words>
  <Characters>3696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</dc:creator>
  <cp:keywords/>
  <dc:description/>
  <cp:lastModifiedBy>edanur</cp:lastModifiedBy>
  <cp:revision>40</cp:revision>
  <cp:lastPrinted>2014-12-11T07:01:00Z</cp:lastPrinted>
  <dcterms:created xsi:type="dcterms:W3CDTF">2015-05-28T06:51:00Z</dcterms:created>
  <dcterms:modified xsi:type="dcterms:W3CDTF">2015-06-24T12:10:00Z</dcterms:modified>
</cp:coreProperties>
</file>